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02F4" w14:textId="77777777" w:rsidR="007E4708" w:rsidRDefault="007E4708" w:rsidP="007E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471F198A" w14:textId="77777777" w:rsidR="007E4708" w:rsidRDefault="007E4708" w:rsidP="007E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Scotland; now dwelling in London.</w:t>
      </w:r>
    </w:p>
    <w:p w14:paraId="0F23A73E" w14:textId="77777777" w:rsidR="007E4708" w:rsidRDefault="007E4708" w:rsidP="007E4708">
      <w:pPr>
        <w:pStyle w:val="NoSpacing"/>
        <w:rPr>
          <w:rFonts w:cs="Times New Roman"/>
          <w:szCs w:val="24"/>
        </w:rPr>
      </w:pPr>
    </w:p>
    <w:p w14:paraId="65D39C69" w14:textId="77777777" w:rsidR="007E4708" w:rsidRDefault="007E4708" w:rsidP="007E4708">
      <w:pPr>
        <w:pStyle w:val="NoSpacing"/>
        <w:rPr>
          <w:rFonts w:cs="Times New Roman"/>
          <w:szCs w:val="24"/>
        </w:rPr>
      </w:pPr>
    </w:p>
    <w:p w14:paraId="02244C67" w14:textId="77777777" w:rsidR="007E4708" w:rsidRDefault="007E4708" w:rsidP="007E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Jul.</w:t>
      </w: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 xml:space="preserve">Having taken an oath of fealty, he had a mandate to be allowed to </w:t>
      </w:r>
      <w:proofErr w:type="gramStart"/>
      <w:r>
        <w:rPr>
          <w:rFonts w:cs="Times New Roman"/>
          <w:szCs w:val="24"/>
        </w:rPr>
        <w:t>inhabit</w:t>
      </w:r>
      <w:proofErr w:type="gramEnd"/>
      <w:r>
        <w:rPr>
          <w:rFonts w:cs="Times New Roman"/>
          <w:szCs w:val="24"/>
        </w:rPr>
        <w:t xml:space="preserve"> </w:t>
      </w:r>
    </w:p>
    <w:p w14:paraId="4593C03E" w14:textId="77777777" w:rsidR="007E4708" w:rsidRDefault="007E4708" w:rsidP="007E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realm and enjoy all his goods.   (C.P.R. 1476-85 p.205)</w:t>
      </w:r>
    </w:p>
    <w:p w14:paraId="5042E689" w14:textId="77777777" w:rsidR="007E4708" w:rsidRDefault="007E4708" w:rsidP="007E4708">
      <w:pPr>
        <w:pStyle w:val="NoSpacing"/>
        <w:rPr>
          <w:rFonts w:cs="Times New Roman"/>
          <w:szCs w:val="24"/>
        </w:rPr>
      </w:pPr>
    </w:p>
    <w:p w14:paraId="319308B6" w14:textId="77777777" w:rsidR="007E4708" w:rsidRDefault="007E4708" w:rsidP="007E4708">
      <w:pPr>
        <w:pStyle w:val="NoSpacing"/>
        <w:rPr>
          <w:rFonts w:cs="Times New Roman"/>
          <w:szCs w:val="24"/>
        </w:rPr>
      </w:pPr>
    </w:p>
    <w:p w14:paraId="70C1FA04" w14:textId="77777777" w:rsidR="007E4708" w:rsidRDefault="007E4708" w:rsidP="007E47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March 2023</w:t>
      </w:r>
    </w:p>
    <w:p w14:paraId="5DA74C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0738A" w14:textId="77777777" w:rsidR="007E4708" w:rsidRDefault="007E4708" w:rsidP="009139A6">
      <w:r>
        <w:separator/>
      </w:r>
    </w:p>
  </w:endnote>
  <w:endnote w:type="continuationSeparator" w:id="0">
    <w:p w14:paraId="668C9825" w14:textId="77777777" w:rsidR="007E4708" w:rsidRDefault="007E47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64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73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06F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F301F" w14:textId="77777777" w:rsidR="007E4708" w:rsidRDefault="007E4708" w:rsidP="009139A6">
      <w:r>
        <w:separator/>
      </w:r>
    </w:p>
  </w:footnote>
  <w:footnote w:type="continuationSeparator" w:id="0">
    <w:p w14:paraId="24E0DD52" w14:textId="77777777" w:rsidR="007E4708" w:rsidRDefault="007E47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19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BDF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B0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708"/>
    <w:rsid w:val="000666E0"/>
    <w:rsid w:val="002510B7"/>
    <w:rsid w:val="005C130B"/>
    <w:rsid w:val="007E470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6F037"/>
  <w15:chartTrackingRefBased/>
  <w15:docId w15:val="{FCF7184C-F486-48EF-94E5-2799D6BE0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2023-03-27T18:26:00Z</dcterms:created>
  <dcterms:modified xsi:type="dcterms:W3CDTF">2023-03-27T18:27:00Z</dcterms:modified>
</cp:coreProperties>
</file>